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8C5031" w14:paraId="c1c8eff" w14:textId="c1c8eff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P="00A65628" w:rsidRDefault="00094202">
      <w:pPr>
        <w:tabs>
          <w:tab w:val="left" w:pos="5203"/>
          <w:tab w:val="right" w:pos="9070"/>
        </w:tabs>
        <w:jc w:val="left"/>
      </w:pPr>
      <w:r>
        <w:tab/>
      </w:r>
      <w:r>
        <w:tab/>
      </w:r>
      <w:r w:rsidR="00C00699">
        <w:t xml:space="preserve">Broj: </w:t>
      </w:r>
      <w:bookmarkStart w:name="Broj" w:id="1"/>
      <w:bookmarkEnd w:id="1"/>
      <w:r w:rsidR="00F9556D">
        <w:t xml:space="preserve">Gr1 </w:t>
      </w:r>
      <w:r w:rsidR="005E6FA0">
        <w:t>35/2021-</w:t>
      </w:r>
      <w:r w:rsidR="003D14ED">
        <w:t>2</w:t>
      </w:r>
    </w:p>
    <w:p w:rsidR="00C00699" w:rsidP="00A65628" w:rsidRDefault="00C00699">
      <w:pPr>
        <w:jc w:val="right"/>
      </w:pPr>
    </w:p>
    <w:p w:rsidR="00C00699" w:rsidP="00A65628" w:rsidRDefault="00C00699">
      <w:pPr>
        <w:jc w:val="right"/>
      </w:pPr>
    </w:p>
    <w:p w:rsidR="00096BC9" w:rsidP="00096BC9" w:rsidRDefault="00096BC9">
      <w:pPr>
        <w:jc w:val="right"/>
      </w:pPr>
      <w:bookmarkStart w:name="Naslov" w:id="2"/>
      <w:bookmarkEnd w:id="2"/>
    </w:p>
    <w:p w:rsidR="00096BC9" w:rsidP="00096BC9" w:rsidRDefault="00096BC9">
      <w:pPr>
        <w:spacing w:line="360" w:lineRule="auto"/>
        <w:jc w:val="center"/>
      </w:pPr>
      <w:r>
        <w:t>R E P U B L I K A   H R V A T S K A</w:t>
      </w:r>
    </w:p>
    <w:p w:rsidR="00EE6D3A" w:rsidP="00EE6D3A" w:rsidRDefault="00EE6D3A">
      <w:pPr>
        <w:spacing w:line="360" w:lineRule="auto"/>
        <w:jc w:val="center"/>
      </w:pPr>
      <w:r>
        <w:t>R J E Š E N J E</w:t>
      </w:r>
    </w:p>
    <w:p w:rsidR="00EE6D3A" w:rsidP="00EE6D3A" w:rsidRDefault="00EE6D3A">
      <w:pPr>
        <w:spacing w:line="360" w:lineRule="auto"/>
        <w:jc w:val="center"/>
      </w:pPr>
    </w:p>
    <w:p w:rsidRPr="003D14ED" w:rsidR="0068066E" w:rsidP="00B841A4" w:rsidRDefault="00EE6D3A">
      <w:pPr>
        <w:ind w:firstLine="720"/>
        <w:rPr>
          <w:szCs w:val="24"/>
        </w:rPr>
      </w:pPr>
      <w:bookmarkStart w:name="Pocetak" w:id="3"/>
      <w:bookmarkEnd w:id="3"/>
      <w:r>
        <w:t>Vrhovni sud Republike Hrvatske</w:t>
      </w:r>
      <w:r w:rsidRPr="00E5707C">
        <w:rPr>
          <w:szCs w:val="24"/>
        </w:rPr>
        <w:t xml:space="preserve"> </w:t>
      </w:r>
      <w:r w:rsidRPr="00E5707C" w:rsidR="00D85F92">
        <w:rPr>
          <w:szCs w:val="24"/>
        </w:rPr>
        <w:t>po su</w:t>
      </w:r>
      <w:r w:rsidR="005E6FA0">
        <w:rPr>
          <w:szCs w:val="24"/>
        </w:rPr>
        <w:t>cu Ivanu Vučemilu</w:t>
      </w:r>
      <w:r w:rsidRPr="00E5707C" w:rsidR="00F9556D">
        <w:rPr>
          <w:szCs w:val="24"/>
        </w:rPr>
        <w:t xml:space="preserve">, </w:t>
      </w:r>
      <w:r w:rsidRPr="00E5707C" w:rsidR="0068066E">
        <w:rPr>
          <w:szCs w:val="24"/>
        </w:rPr>
        <w:t xml:space="preserve">u ovršnoj stvari </w:t>
      </w:r>
      <w:r w:rsidR="003D14ED">
        <w:t xml:space="preserve">ovrhovoditelja </w:t>
      </w:r>
      <w:r w:rsidR="005E6FA0">
        <w:t>Zidogradnja d.o.o., Split, OIB: 48282868004, kojega zastupa punomoćnik Vlaho Duplančić, odvjetnik u Splitu, protiv ovršenika Insula d.o.o.</w:t>
      </w:r>
      <w:r w:rsidR="00F02135">
        <w:t xml:space="preserve"> </w:t>
      </w:r>
      <w:r w:rsidR="005E6FA0">
        <w:t xml:space="preserve">u stečaju, Split, Mažuranićevo šetalište 12A, OIB: 20675273676, kojega zastupa stečajni upravitelj Domagoj Poljak iz Zagreba, </w:t>
      </w:r>
      <w:r w:rsidRPr="00E5707C" w:rsidR="0068066E">
        <w:rPr>
          <w:szCs w:val="24"/>
        </w:rPr>
        <w:t>radi ostvarenja novčane tražbine ovrhom na nekretnin</w:t>
      </w:r>
      <w:r w:rsidR="005E6FA0">
        <w:rPr>
          <w:szCs w:val="24"/>
        </w:rPr>
        <w:t>ama</w:t>
      </w:r>
      <w:r w:rsidRPr="00E5707C" w:rsidR="0068066E">
        <w:rPr>
          <w:szCs w:val="24"/>
        </w:rPr>
        <w:t>, odlučujući o sukobu nadležnosti između Općinskog</w:t>
      </w:r>
      <w:r w:rsidRPr="00E5707C" w:rsidR="005C567F">
        <w:rPr>
          <w:szCs w:val="24"/>
        </w:rPr>
        <w:t xml:space="preserve"> </w:t>
      </w:r>
      <w:r w:rsidRPr="00E5707C" w:rsidR="0068066E">
        <w:rPr>
          <w:szCs w:val="24"/>
        </w:rPr>
        <w:t>suda u</w:t>
      </w:r>
      <w:r w:rsidRPr="00E5707C" w:rsidR="005C567F">
        <w:rPr>
          <w:szCs w:val="24"/>
        </w:rPr>
        <w:t xml:space="preserve"> </w:t>
      </w:r>
      <w:r w:rsidR="005E6FA0">
        <w:rPr>
          <w:szCs w:val="24"/>
        </w:rPr>
        <w:t>Splitu</w:t>
      </w:r>
      <w:r w:rsidR="00A05537">
        <w:rPr>
          <w:szCs w:val="24"/>
        </w:rPr>
        <w:t>,</w:t>
      </w:r>
      <w:r w:rsidRPr="00E5707C" w:rsidR="00611C96">
        <w:rPr>
          <w:szCs w:val="24"/>
          <w:lang w:eastAsia="hr-HR"/>
        </w:rPr>
        <w:t xml:space="preserve"> </w:t>
      </w:r>
      <w:r w:rsidRPr="00E5707C" w:rsidR="0068066E">
        <w:rPr>
          <w:szCs w:val="24"/>
        </w:rPr>
        <w:t>koji se oglasio stvarno nenadležnim rješenj</w:t>
      </w:r>
      <w:r w:rsidR="00E5707C">
        <w:rPr>
          <w:szCs w:val="24"/>
        </w:rPr>
        <w:t>em</w:t>
      </w:r>
      <w:r w:rsidRPr="00E5707C" w:rsidR="0068066E">
        <w:rPr>
          <w:szCs w:val="24"/>
        </w:rPr>
        <w:t xml:space="preserve"> </w:t>
      </w:r>
      <w:r w:rsidR="00963466">
        <w:rPr>
          <w:szCs w:val="24"/>
        </w:rPr>
        <w:t xml:space="preserve">poslovni </w:t>
      </w:r>
      <w:r w:rsidRPr="00E5707C" w:rsidR="0068066E">
        <w:rPr>
          <w:szCs w:val="24"/>
        </w:rPr>
        <w:t>broj Ovr-</w:t>
      </w:r>
      <w:r w:rsidR="002A5F32">
        <w:rPr>
          <w:szCs w:val="24"/>
        </w:rPr>
        <w:t>4721/09</w:t>
      </w:r>
      <w:r w:rsidR="00A31C9A">
        <w:rPr>
          <w:szCs w:val="24"/>
        </w:rPr>
        <w:t xml:space="preserve"> od </w:t>
      </w:r>
      <w:r w:rsidR="002A5F32">
        <w:rPr>
          <w:szCs w:val="24"/>
        </w:rPr>
        <w:t>12. studenoga 2019</w:t>
      </w:r>
      <w:r w:rsidR="00A31C9A">
        <w:rPr>
          <w:szCs w:val="24"/>
        </w:rPr>
        <w:t>.</w:t>
      </w:r>
      <w:r w:rsidRPr="00E5707C" w:rsidR="0068066E">
        <w:rPr>
          <w:szCs w:val="24"/>
        </w:rPr>
        <w:t xml:space="preserve"> i Trgovačkog suda u </w:t>
      </w:r>
      <w:r w:rsidR="002A5F32">
        <w:rPr>
          <w:szCs w:val="24"/>
        </w:rPr>
        <w:t>Splitu</w:t>
      </w:r>
      <w:r w:rsidR="00445F49">
        <w:rPr>
          <w:szCs w:val="24"/>
        </w:rPr>
        <w:t>,</w:t>
      </w:r>
      <w:r w:rsidRPr="00E5707C" w:rsidR="0068066E">
        <w:rPr>
          <w:szCs w:val="24"/>
        </w:rPr>
        <w:t xml:space="preserve"> koji je izazvao sukob nadležnosti dopisom </w:t>
      </w:r>
      <w:r w:rsidR="00963466">
        <w:rPr>
          <w:szCs w:val="24"/>
        </w:rPr>
        <w:t xml:space="preserve">poslovni broj </w:t>
      </w:r>
      <w:r w:rsidR="002A5F32">
        <w:rPr>
          <w:szCs w:val="24"/>
        </w:rPr>
        <w:t>St-1486/2019-39 od 20. siječnja 2021</w:t>
      </w:r>
      <w:r w:rsidR="00963466">
        <w:rPr>
          <w:szCs w:val="24"/>
        </w:rPr>
        <w:t>.</w:t>
      </w:r>
      <w:r w:rsidRPr="00E5707C" w:rsidR="0032017A">
        <w:rPr>
          <w:szCs w:val="24"/>
        </w:rPr>
        <w:t xml:space="preserve">, </w:t>
      </w:r>
      <w:r w:rsidR="00963466">
        <w:rPr>
          <w:szCs w:val="24"/>
        </w:rPr>
        <w:t xml:space="preserve">dana </w:t>
      </w:r>
      <w:r w:rsidR="005E6FA0">
        <w:t>28. siječnja 2021</w:t>
      </w:r>
      <w:r w:rsidRPr="00E5707C" w:rsidR="0068066E">
        <w:rPr>
          <w:szCs w:val="24"/>
        </w:rPr>
        <w:t>.,</w:t>
      </w:r>
    </w:p>
    <w:p w:rsidR="003D14ED" w:rsidP="00B841A4" w:rsidRDefault="003D14ED">
      <w:pPr>
        <w:ind w:firstLine="709"/>
      </w:pPr>
    </w:p>
    <w:p w:rsidR="00B841A4" w:rsidP="00B841A4" w:rsidRDefault="00B841A4">
      <w:pPr>
        <w:ind w:firstLine="709"/>
      </w:pPr>
    </w:p>
    <w:p w:rsidR="0068066E" w:rsidP="00B841A4" w:rsidRDefault="0068066E">
      <w:pPr>
        <w:jc w:val="center"/>
      </w:pPr>
      <w:r>
        <w:t>r i j e š i o   j e:</w:t>
      </w:r>
    </w:p>
    <w:p w:rsidR="0068066E" w:rsidP="00B841A4" w:rsidRDefault="0068066E">
      <w:pPr>
        <w:ind w:firstLine="709"/>
      </w:pPr>
    </w:p>
    <w:p w:rsidR="0068066E" w:rsidP="00B841A4" w:rsidRDefault="0068066E">
      <w:pPr>
        <w:ind w:firstLine="709"/>
      </w:pPr>
      <w:r>
        <w:t xml:space="preserve">Za postupanje u ovom predmetu nadležan je </w:t>
      </w:r>
      <w:r w:rsidR="00E953A6">
        <w:rPr>
          <w:color w:val="000000"/>
        </w:rPr>
        <w:t xml:space="preserve">Općinski sud u </w:t>
      </w:r>
      <w:r w:rsidR="002A5F32">
        <w:rPr>
          <w:color w:val="000000"/>
        </w:rPr>
        <w:t>Splitu</w:t>
      </w:r>
      <w:r w:rsidR="00E5707C">
        <w:t>.</w:t>
      </w:r>
    </w:p>
    <w:p w:rsidR="00E5707C" w:rsidP="00B841A4" w:rsidRDefault="00E5707C">
      <w:pPr>
        <w:ind w:firstLine="709"/>
      </w:pPr>
    </w:p>
    <w:p w:rsidR="00B841A4" w:rsidP="00B841A4" w:rsidRDefault="00B841A4">
      <w:pPr>
        <w:ind w:firstLine="709"/>
      </w:pPr>
    </w:p>
    <w:p w:rsidR="0068066E" w:rsidP="00B841A4" w:rsidRDefault="0068066E">
      <w:pPr>
        <w:jc w:val="center"/>
      </w:pPr>
      <w:r>
        <w:t>Obrazloženje</w:t>
      </w:r>
    </w:p>
    <w:p w:rsidR="0068066E" w:rsidP="00B841A4" w:rsidRDefault="0068066E">
      <w:pPr>
        <w:ind w:firstLine="709"/>
      </w:pPr>
    </w:p>
    <w:p w:rsidR="003327B1" w:rsidP="00B841A4" w:rsidRDefault="00E5707C">
      <w:pPr>
        <w:ind w:firstLine="709"/>
      </w:pPr>
      <w:r>
        <w:rPr>
          <w:szCs w:val="24"/>
        </w:rPr>
        <w:t>R</w:t>
      </w:r>
      <w:r w:rsidRPr="00E5707C">
        <w:rPr>
          <w:szCs w:val="24"/>
        </w:rPr>
        <w:t>ješenj</w:t>
      </w:r>
      <w:r>
        <w:rPr>
          <w:szCs w:val="24"/>
        </w:rPr>
        <w:t>em</w:t>
      </w:r>
      <w:r w:rsidRPr="00E5707C">
        <w:rPr>
          <w:szCs w:val="24"/>
        </w:rPr>
        <w:t xml:space="preserve"> </w:t>
      </w:r>
      <w:r w:rsidR="00963466">
        <w:rPr>
          <w:szCs w:val="24"/>
        </w:rPr>
        <w:t xml:space="preserve">poslovni </w:t>
      </w:r>
      <w:r w:rsidRPr="00E5707C">
        <w:rPr>
          <w:szCs w:val="24"/>
        </w:rPr>
        <w:t xml:space="preserve">broj </w:t>
      </w:r>
      <w:r w:rsidRPr="00E5707C" w:rsidR="002A5F32">
        <w:rPr>
          <w:szCs w:val="24"/>
        </w:rPr>
        <w:t>Ovr-</w:t>
      </w:r>
      <w:r w:rsidR="002A5F32">
        <w:rPr>
          <w:szCs w:val="24"/>
        </w:rPr>
        <w:t xml:space="preserve">4721/09 </w:t>
      </w:r>
      <w:r w:rsidR="00963466">
        <w:rPr>
          <w:szCs w:val="24"/>
        </w:rPr>
        <w:t>(</w:t>
      </w:r>
      <w:r w:rsidR="00197489">
        <w:rPr>
          <w:szCs w:val="24"/>
        </w:rPr>
        <w:t>spojen predmet poslovni broj Ovr-4845/14</w:t>
      </w:r>
      <w:r w:rsidR="00963466">
        <w:rPr>
          <w:szCs w:val="24"/>
        </w:rPr>
        <w:t xml:space="preserve">) od </w:t>
      </w:r>
      <w:r w:rsidR="002A5F32">
        <w:rPr>
          <w:szCs w:val="24"/>
        </w:rPr>
        <w:t>12. studenoga 2019.,</w:t>
      </w:r>
      <w:r w:rsidRPr="00E5707C" w:rsidR="00963466">
        <w:rPr>
          <w:szCs w:val="24"/>
        </w:rPr>
        <w:t xml:space="preserve"> </w:t>
      </w:r>
      <w:r w:rsidR="00753A2D">
        <w:rPr>
          <w:color w:val="000000"/>
        </w:rPr>
        <w:t xml:space="preserve">Općinski sud u </w:t>
      </w:r>
      <w:r w:rsidR="002A5F32">
        <w:rPr>
          <w:color w:val="000000"/>
        </w:rPr>
        <w:t>Splitu</w:t>
      </w:r>
      <w:r w:rsidR="00753A2D">
        <w:rPr>
          <w:color w:val="000000"/>
        </w:rPr>
        <w:t xml:space="preserve"> </w:t>
      </w:r>
      <w:r w:rsidR="00197489">
        <w:rPr>
          <w:color w:val="000000"/>
        </w:rPr>
        <w:t xml:space="preserve">utvrdio je prekid postupka, </w:t>
      </w:r>
      <w:r w:rsidR="00197489">
        <w:t xml:space="preserve">oglasio se stvarno nenadležnim za postupanje u ovom predmetu i nakon pravomoćnosti rješenja predmet je ustupio </w:t>
      </w:r>
      <w:r w:rsidR="003327B1">
        <w:t xml:space="preserve">Trgovačkom sudu u </w:t>
      </w:r>
      <w:r w:rsidR="002A5F32">
        <w:t>Splitu</w:t>
      </w:r>
      <w:r w:rsidR="003327B1">
        <w:t>.</w:t>
      </w:r>
    </w:p>
    <w:p w:rsidR="003327B1" w:rsidP="00B841A4" w:rsidRDefault="003327B1">
      <w:pPr>
        <w:ind w:firstLine="709"/>
      </w:pPr>
    </w:p>
    <w:p w:rsidR="003327B1" w:rsidP="00B841A4" w:rsidRDefault="003327B1">
      <w:pPr>
        <w:ind w:firstLine="709"/>
      </w:pPr>
      <w:r>
        <w:t xml:space="preserve">Općinski sud u </w:t>
      </w:r>
      <w:r w:rsidR="002A5F32">
        <w:t>Splitu</w:t>
      </w:r>
      <w:r>
        <w:t xml:space="preserve"> otklonio je svoju nadležnost pozivajući se na odredbe čl. 169. st. 6. i 7. Stečajnog zako</w:t>
      </w:r>
      <w:r w:rsidR="00A677EB">
        <w:t>na ("Narodne novine" broj 71/15</w:t>
      </w:r>
      <w:r w:rsidR="0046378B">
        <w:t xml:space="preserve"> i 104/17</w:t>
      </w:r>
      <w:r w:rsidR="00A677EB">
        <w:t xml:space="preserve"> - </w:t>
      </w:r>
      <w:r>
        <w:t xml:space="preserve">dalje: SZ), smatrajući da je za postupanje u ovoj pravnoj stvari stvarno i mjesno nadležan Trgovački sud u </w:t>
      </w:r>
      <w:r w:rsidR="002A5F32">
        <w:t>Splitu</w:t>
      </w:r>
      <w:r>
        <w:t>.</w:t>
      </w:r>
    </w:p>
    <w:p w:rsidR="003327B1" w:rsidP="00B841A4" w:rsidRDefault="003327B1">
      <w:pPr>
        <w:ind w:firstLine="709"/>
      </w:pPr>
    </w:p>
    <w:p w:rsidR="003327B1" w:rsidP="00B841A4" w:rsidRDefault="003327B1">
      <w:pPr>
        <w:ind w:firstLine="709"/>
      </w:pPr>
      <w:r>
        <w:t xml:space="preserve">Trgovački sud u </w:t>
      </w:r>
      <w:r w:rsidR="002A5F32">
        <w:t>Splitu</w:t>
      </w:r>
      <w:r>
        <w:t xml:space="preserve">, dopisom poslovni broj </w:t>
      </w:r>
      <w:r w:rsidR="002A5F32">
        <w:rPr>
          <w:szCs w:val="24"/>
        </w:rPr>
        <w:t>St-1486/2019-39 od 20. siječnja 2021.</w:t>
      </w:r>
      <w:r>
        <w:t xml:space="preserve"> izazvao je sukob nadležnosti, smatrajući da je za odlučivanje u ovom predmetu, na temelju odredbe čl. 441. st. </w:t>
      </w:r>
      <w:r w:rsidR="0046378B">
        <w:t>2</w:t>
      </w:r>
      <w:r>
        <w:t xml:space="preserve">. SZ nadležan Općinski sud u </w:t>
      </w:r>
      <w:r w:rsidR="002A5F32">
        <w:t>Splitu</w:t>
      </w:r>
      <w:r>
        <w:t>.</w:t>
      </w:r>
    </w:p>
    <w:p w:rsidR="00002207" w:rsidP="00B841A4" w:rsidRDefault="00002207">
      <w:pPr>
        <w:ind w:firstLine="709"/>
      </w:pPr>
    </w:p>
    <w:p w:rsidR="00002207" w:rsidP="00B841A4" w:rsidRDefault="00002207">
      <w:pPr>
        <w:ind w:firstLine="709"/>
      </w:pPr>
      <w:r>
        <w:t xml:space="preserve">Za postupanje u ovom predmetu stvarno i mjesno nadležan je </w:t>
      </w:r>
      <w:r>
        <w:rPr>
          <w:color w:val="000000"/>
        </w:rPr>
        <w:t>Općinski sud u Splitu</w:t>
      </w:r>
    </w:p>
    <w:p w:rsidR="0068066E" w:rsidP="00B841A4" w:rsidRDefault="0068066E">
      <w:pPr>
        <w:ind w:firstLine="709"/>
      </w:pPr>
    </w:p>
    <w:p w:rsidR="0068066E" w:rsidP="00B841A4" w:rsidRDefault="003D14ED">
      <w:pPr>
        <w:ind w:firstLine="709"/>
      </w:pPr>
      <w:r>
        <w:t>Prema ocjeni ovog suda, budući:</w:t>
      </w:r>
    </w:p>
    <w:p w:rsidR="00753A2D" w:rsidP="00B841A4" w:rsidRDefault="00753A2D">
      <w:pPr>
        <w:ind w:firstLine="709"/>
      </w:pPr>
    </w:p>
    <w:p w:rsidR="00753A2D" w:rsidP="00B841A4" w:rsidRDefault="00753A2D">
      <w:pPr>
        <w:ind w:firstLine="709"/>
      </w:pPr>
      <w:r>
        <w:lastRenderedPageBreak/>
        <w:t xml:space="preserve">- da je uvidom u predmet broj </w:t>
      </w:r>
      <w:r w:rsidRPr="00B2551E">
        <w:rPr>
          <w:szCs w:val="24"/>
        </w:rPr>
        <w:t>St-</w:t>
      </w:r>
      <w:r w:rsidR="00197489">
        <w:rPr>
          <w:szCs w:val="24"/>
        </w:rPr>
        <w:t>1486/2016</w:t>
      </w:r>
      <w:r>
        <w:rPr>
          <w:szCs w:val="24"/>
        </w:rPr>
        <w:t xml:space="preserve"> </w:t>
      </w:r>
      <w:r>
        <w:t xml:space="preserve">utvrđeno da je stečajni postupak nad dužnikom </w:t>
      </w:r>
      <w:r w:rsidR="002A5F32">
        <w:t xml:space="preserve">Insula </w:t>
      </w:r>
      <w:r>
        <w:t>d.o.o.</w:t>
      </w:r>
      <w:r>
        <w:rPr>
          <w:szCs w:val="24"/>
        </w:rPr>
        <w:t xml:space="preserve"> o</w:t>
      </w:r>
      <w:r>
        <w:t xml:space="preserve">tvoren rješenjem </w:t>
      </w:r>
      <w:r w:rsidR="00197489">
        <w:t>Trgovačkog suda u Splitu poslovni broj St-1486/2016-24 od 9. listopada 2019.,</w:t>
      </w:r>
    </w:p>
    <w:p w:rsidR="00903337" w:rsidP="00B841A4" w:rsidRDefault="00903337">
      <w:pPr>
        <w:ind w:firstLine="709"/>
      </w:pPr>
    </w:p>
    <w:p w:rsidR="00903337" w:rsidP="00B841A4" w:rsidRDefault="00903337">
      <w:pPr>
        <w:ind w:firstLine="709"/>
      </w:pPr>
      <w:r>
        <w:t>- da je odredbama čl. 169. st. 6. do 8. SZ propisano da se postupci ovrhe i osiguranja po prijedlogu razlučnih vjerovnika koji su u tijeku u vrijeme otvaranja stečajnog postupka prekidaju; da će prekinute postupke ovrhe i osiguranja nastaviti sud koji vodi stečajni postupak primjenom pravila o unovčenju predmeta na kojima postoji razlučno pravo u stečajnom postupku; da je sud koji vodi postupak ovrhe ili osiguranja iz st. 6. tog članka dužan u roku od osam dana od dana otvaranja stečajnog postupka rješenjem utvrditi prekid postupka, oglasiti se nenadležnim i ustupiti predmet sudu koji vodi stečajni postupak,</w:t>
      </w:r>
    </w:p>
    <w:p w:rsidR="00903337" w:rsidP="00B841A4" w:rsidRDefault="00903337">
      <w:pPr>
        <w:ind w:firstLine="709"/>
      </w:pPr>
    </w:p>
    <w:p w:rsidR="00903337" w:rsidP="00B841A4" w:rsidRDefault="00903337">
      <w:pPr>
        <w:ind w:firstLine="709"/>
      </w:pPr>
      <w:r>
        <w:t xml:space="preserve">- da je odredbom čl. 441. st. 1. SZ propisano da će se stečajni postupci pokrenuti prije stupanja na snagu toga Zakona dovršiti prema odredbama Stečajnog zakona koji je bio na snazi u vrijeme njihova pokretanja, </w:t>
      </w:r>
      <w:r w:rsidR="003D14ED">
        <w:t>dok je odredbom čl. 441. st. 2.</w:t>
      </w:r>
      <w:r>
        <w:t xml:space="preserve"> SZ propisano da se, između ostalog, odredbe čl. 169. st. 5. do 8. SZ iznimno primjenjuju na postupke koje se u tijeku, osim ako su radnje na koje se odnose započete prije stupanja na snagu toga Zakona,</w:t>
      </w:r>
    </w:p>
    <w:p w:rsidR="00903337" w:rsidP="00B841A4" w:rsidRDefault="00903337">
      <w:pPr>
        <w:ind w:firstLine="709"/>
      </w:pPr>
    </w:p>
    <w:p w:rsidR="00935935" w:rsidP="00B841A4" w:rsidRDefault="00935935">
      <w:pPr>
        <w:ind w:firstLine="709"/>
      </w:pPr>
      <w:r w:rsidRPr="0054741A">
        <w:rPr>
          <w:color w:val="000000"/>
        </w:rPr>
        <w:t xml:space="preserve">- da </w:t>
      </w:r>
      <w:r w:rsidR="00AC298F">
        <w:rPr>
          <w:color w:val="000000"/>
        </w:rPr>
        <w:t xml:space="preserve">je </w:t>
      </w:r>
      <w:r w:rsidRPr="0054741A">
        <w:rPr>
          <w:color w:val="000000"/>
        </w:rPr>
        <w:t xml:space="preserve">na predmetni postupak poslovni broj </w:t>
      </w:r>
      <w:r w:rsidRPr="00E5707C" w:rsidR="00197489">
        <w:rPr>
          <w:szCs w:val="24"/>
        </w:rPr>
        <w:t>Ovr-</w:t>
      </w:r>
      <w:r w:rsidR="00197489">
        <w:rPr>
          <w:szCs w:val="24"/>
        </w:rPr>
        <w:t xml:space="preserve">4721/09 </w:t>
      </w:r>
      <w:r>
        <w:rPr>
          <w:color w:val="000000"/>
        </w:rPr>
        <w:t>spojen</w:t>
      </w:r>
      <w:r w:rsidR="00AC298F">
        <w:rPr>
          <w:color w:val="000000"/>
        </w:rPr>
        <w:t xml:space="preserve"> predmet </w:t>
      </w:r>
      <w:r w:rsidR="00903337">
        <w:rPr>
          <w:color w:val="000000"/>
        </w:rPr>
        <w:t xml:space="preserve">poslovni broj </w:t>
      </w:r>
      <w:r w:rsidR="00197489">
        <w:rPr>
          <w:szCs w:val="24"/>
        </w:rPr>
        <w:t>Ovr-4845/14</w:t>
      </w:r>
      <w:r w:rsidRPr="0054741A">
        <w:rPr>
          <w:color w:val="000000"/>
        </w:rPr>
        <w:t>, sukladno</w:t>
      </w:r>
      <w:r w:rsidR="003D14ED">
        <w:rPr>
          <w:color w:val="000000"/>
        </w:rPr>
        <w:t xml:space="preserve"> </w:t>
      </w:r>
      <w:r w:rsidRPr="0054741A">
        <w:rPr>
          <w:color w:val="000000"/>
        </w:rPr>
        <w:t xml:space="preserve">odredbi čl. 80. </w:t>
      </w:r>
      <w:r w:rsidRPr="0054741A">
        <w:rPr>
          <w:szCs w:val="24"/>
        </w:rPr>
        <w:t xml:space="preserve">Ovršnog zakona ("Narodne novine" </w:t>
      </w:r>
      <w:r w:rsidRPr="0054741A">
        <w:t>57/96, 29/99, 42/00, 173/03, 194/03, 151/04, 88/05 i 67/08</w:t>
      </w:r>
      <w:r w:rsidR="00197489">
        <w:t xml:space="preserve"> </w:t>
      </w:r>
      <w:r w:rsidRPr="0054741A">
        <w:t>-</w:t>
      </w:r>
      <w:r w:rsidR="00197489">
        <w:t xml:space="preserve"> </w:t>
      </w:r>
      <w:r w:rsidRPr="0054741A">
        <w:t xml:space="preserve">dalje: OZ, koji se </w:t>
      </w:r>
      <w:r w:rsidR="00BC5647">
        <w:t xml:space="preserve">u ovom predmetu </w:t>
      </w:r>
      <w:r w:rsidRPr="0054741A">
        <w:t xml:space="preserve">primjenjuje na temelju odredbe čl. 369. Ovršnog zakona - </w:t>
      </w:r>
      <w:r w:rsidRPr="0054741A">
        <w:rPr>
          <w:szCs w:val="24"/>
        </w:rPr>
        <w:t>"</w:t>
      </w:r>
      <w:r w:rsidRPr="0054741A">
        <w:t>Narodne novine</w:t>
      </w:r>
      <w:r w:rsidRPr="0054741A">
        <w:rPr>
          <w:szCs w:val="24"/>
        </w:rPr>
        <w:t>"</w:t>
      </w:r>
      <w:r w:rsidR="00903337">
        <w:t xml:space="preserve"> broj 112/12),</w:t>
      </w:r>
    </w:p>
    <w:p w:rsidR="00AC298F" w:rsidP="00B841A4" w:rsidRDefault="00AC298F">
      <w:pPr>
        <w:ind w:firstLine="709"/>
      </w:pPr>
    </w:p>
    <w:p w:rsidR="00BF7F1B" w:rsidP="00B841A4" w:rsidRDefault="00AC298F">
      <w:pPr>
        <w:ind w:firstLine="709"/>
        <w:rPr>
          <w:color w:val="000000"/>
        </w:rPr>
      </w:pPr>
      <w:r>
        <w:t xml:space="preserve">- </w:t>
      </w:r>
      <w:r w:rsidR="00BF7F1B">
        <w:rPr>
          <w:color w:val="000000"/>
        </w:rPr>
        <w:t xml:space="preserve">da je postupak ovrhe u ovršnom predmetu poslovni broj </w:t>
      </w:r>
      <w:r w:rsidRPr="00E5707C" w:rsidR="00197489">
        <w:rPr>
          <w:szCs w:val="24"/>
        </w:rPr>
        <w:t>Ovr-</w:t>
      </w:r>
      <w:r w:rsidR="00197489">
        <w:rPr>
          <w:szCs w:val="24"/>
        </w:rPr>
        <w:t xml:space="preserve">4721/09 </w:t>
      </w:r>
      <w:r w:rsidR="00BF7F1B">
        <w:rPr>
          <w:color w:val="000000"/>
        </w:rPr>
        <w:t xml:space="preserve">pokrenut </w:t>
      </w:r>
      <w:r w:rsidR="000858AD">
        <w:rPr>
          <w:color w:val="000000"/>
        </w:rPr>
        <w:t>27. travnja 2009</w:t>
      </w:r>
      <w:r w:rsidR="00BF7F1B">
        <w:rPr>
          <w:color w:val="000000"/>
        </w:rPr>
        <w:t xml:space="preserve">., a rješenje o ovrsi doneseno je </w:t>
      </w:r>
      <w:r w:rsidR="000858AD">
        <w:rPr>
          <w:color w:val="000000"/>
        </w:rPr>
        <w:t>23. lipnja 200</w:t>
      </w:r>
      <w:r w:rsidR="00903337">
        <w:rPr>
          <w:color w:val="000000"/>
        </w:rPr>
        <w:t>9.</w:t>
      </w:r>
      <w:r w:rsidR="00DD7761">
        <w:rPr>
          <w:color w:val="000000"/>
        </w:rPr>
        <w:t xml:space="preserve"> pod poslovnim brojem</w:t>
      </w:r>
      <w:r w:rsidRPr="00DD7761" w:rsidR="00DD7761">
        <w:rPr>
          <w:color w:val="000000"/>
        </w:rPr>
        <w:t xml:space="preserve"> </w:t>
      </w:r>
      <w:r w:rsidR="00DD7761">
        <w:rPr>
          <w:color w:val="000000"/>
        </w:rPr>
        <w:t>Ovr-450/09</w:t>
      </w:r>
      <w:r w:rsidR="00903337">
        <w:rPr>
          <w:color w:val="000000"/>
        </w:rPr>
        <w:t>,</w:t>
      </w:r>
    </w:p>
    <w:p w:rsidR="00E15259" w:rsidP="00B841A4" w:rsidRDefault="00E15259">
      <w:pPr>
        <w:ind w:firstLine="709"/>
        <w:rPr>
          <w:color w:val="000000"/>
        </w:rPr>
      </w:pPr>
    </w:p>
    <w:p w:rsidR="005C430B" w:rsidP="00B841A4" w:rsidRDefault="005C430B">
      <w:pPr>
        <w:ind w:firstLine="709"/>
        <w:rPr>
          <w:color w:val="000000"/>
        </w:rPr>
      </w:pPr>
      <w:r>
        <w:rPr>
          <w:color w:val="000000"/>
        </w:rPr>
        <w:t>-</w:t>
      </w:r>
      <w:r w:rsidR="004C3BCA">
        <w:rPr>
          <w:color w:val="000000"/>
        </w:rPr>
        <w:t xml:space="preserve"> </w:t>
      </w:r>
      <w:r>
        <w:rPr>
          <w:color w:val="000000"/>
        </w:rPr>
        <w:t xml:space="preserve">da je postupak ovrhe u ovršnom predmetu poslovni broj </w:t>
      </w:r>
      <w:r w:rsidR="000858AD">
        <w:rPr>
          <w:szCs w:val="24"/>
        </w:rPr>
        <w:t>Ovr-4845/14</w:t>
      </w:r>
      <w:r w:rsidR="00222957">
        <w:rPr>
          <w:color w:val="000000"/>
        </w:rPr>
        <w:t xml:space="preserve"> </w:t>
      </w:r>
      <w:r>
        <w:rPr>
          <w:color w:val="000000"/>
        </w:rPr>
        <w:t xml:space="preserve">pokrenut </w:t>
      </w:r>
      <w:r w:rsidR="000858AD">
        <w:rPr>
          <w:color w:val="000000"/>
        </w:rPr>
        <w:t>10. rujna 2013</w:t>
      </w:r>
      <w:r>
        <w:rPr>
          <w:color w:val="000000"/>
        </w:rPr>
        <w:t xml:space="preserve">., a rješenje o ovrsi doneseno je </w:t>
      </w:r>
      <w:r w:rsidR="000858AD">
        <w:rPr>
          <w:color w:val="000000"/>
        </w:rPr>
        <w:t>9. travnja 2015</w:t>
      </w:r>
      <w:r w:rsidR="004B76F1">
        <w:rPr>
          <w:color w:val="000000"/>
        </w:rPr>
        <w:t>.</w:t>
      </w:r>
      <w:r w:rsidR="000858AD">
        <w:rPr>
          <w:color w:val="000000"/>
        </w:rPr>
        <w:t>,</w:t>
      </w:r>
    </w:p>
    <w:p w:rsidR="00B946E6" w:rsidP="00B841A4" w:rsidRDefault="00B946E6">
      <w:pPr>
        <w:ind w:firstLine="709"/>
        <w:rPr>
          <w:color w:val="000000"/>
        </w:rPr>
      </w:pPr>
    </w:p>
    <w:p w:rsidR="00935935" w:rsidP="00B841A4" w:rsidRDefault="00935935">
      <w:pPr>
        <w:ind w:firstLine="720"/>
        <w:rPr>
          <w:color w:val="000000"/>
        </w:rPr>
      </w:pPr>
      <w:r w:rsidRPr="007A09DE">
        <w:rPr>
          <w:szCs w:val="24"/>
        </w:rPr>
        <w:t>-</w:t>
      </w:r>
      <w:r w:rsidR="004C3BCA">
        <w:rPr>
          <w:szCs w:val="24"/>
        </w:rPr>
        <w:t xml:space="preserve"> </w:t>
      </w:r>
      <w:r w:rsidRPr="007A09DE">
        <w:rPr>
          <w:szCs w:val="24"/>
        </w:rPr>
        <w:t>da se prema odredbi čl. 75. O</w:t>
      </w:r>
      <w:r>
        <w:rPr>
          <w:szCs w:val="24"/>
        </w:rPr>
        <w:t>Z,</w:t>
      </w:r>
      <w:r w:rsidRPr="008C1E2A">
        <w:rPr>
          <w:szCs w:val="24"/>
        </w:rPr>
        <w:t xml:space="preserve"> </w:t>
      </w:r>
      <w:r>
        <w:rPr>
          <w:color w:val="000000"/>
        </w:rPr>
        <w:t>ovrha na nekretnini provodi zabilježbom ovrhe u zemljišnoj knjizi, utvrđenjem vrijednosti nekretnine, prodajom nekretnine i namirenjem ovrhovoditelj</w:t>
      </w:r>
      <w:r w:rsidR="008A6825">
        <w:rPr>
          <w:color w:val="000000"/>
        </w:rPr>
        <w:t>a iz iznosa dobivenoga prodajom,</w:t>
      </w:r>
    </w:p>
    <w:p w:rsidR="002143AF" w:rsidP="00B841A4" w:rsidRDefault="002143AF">
      <w:pPr>
        <w:ind w:firstLine="720"/>
        <w:rPr>
          <w:color w:val="000000"/>
        </w:rPr>
      </w:pPr>
    </w:p>
    <w:p w:rsidR="00061DF1" w:rsidP="00B841A4" w:rsidRDefault="00061DF1">
      <w:pPr>
        <w:ind w:firstLine="709"/>
        <w:rPr>
          <w:color w:val="000000"/>
        </w:rPr>
      </w:pPr>
      <w:r w:rsidRPr="004A7EB3">
        <w:rPr>
          <w:color w:val="000000"/>
        </w:rPr>
        <w:t xml:space="preserve">- da je dana </w:t>
      </w:r>
      <w:r w:rsidR="00136815">
        <w:rPr>
          <w:color w:val="000000"/>
        </w:rPr>
        <w:t xml:space="preserve">1. </w:t>
      </w:r>
      <w:r w:rsidR="002A5849">
        <w:rPr>
          <w:color w:val="000000"/>
        </w:rPr>
        <w:t>srpnja 2009</w:t>
      </w:r>
      <w:r>
        <w:rPr>
          <w:color w:val="000000"/>
        </w:rPr>
        <w:t>., pod brojem Z-</w:t>
      </w:r>
      <w:r w:rsidR="00136815">
        <w:rPr>
          <w:color w:val="000000"/>
        </w:rPr>
        <w:t>6656/2009</w:t>
      </w:r>
      <w:r w:rsidRPr="004A7EB3">
        <w:rPr>
          <w:color w:val="000000"/>
        </w:rPr>
        <w:t xml:space="preserve"> </w:t>
      </w:r>
      <w:r w:rsidRPr="004A7EB3" w:rsidR="00136815">
        <w:rPr>
          <w:color w:val="000000"/>
        </w:rPr>
        <w:t xml:space="preserve">u zemljišnoj knjizi </w:t>
      </w:r>
      <w:r w:rsidRPr="004A7EB3">
        <w:rPr>
          <w:color w:val="000000"/>
        </w:rPr>
        <w:t xml:space="preserve">provedena zabilježba rješenja o ovrsi </w:t>
      </w:r>
      <w:r w:rsidR="00136815">
        <w:rPr>
          <w:color w:val="000000"/>
        </w:rPr>
        <w:t>poslovni broj Ovr-450/09 od 23. lipnja 2009 (</w:t>
      </w:r>
      <w:r w:rsidR="00DD7761">
        <w:rPr>
          <w:color w:val="000000"/>
        </w:rPr>
        <w:t xml:space="preserve">novi poslovni </w:t>
      </w:r>
      <w:r>
        <w:rPr>
          <w:color w:val="000000"/>
        </w:rPr>
        <w:t xml:space="preserve">broj </w:t>
      </w:r>
      <w:r w:rsidRPr="00E5707C" w:rsidR="00136815">
        <w:rPr>
          <w:szCs w:val="24"/>
        </w:rPr>
        <w:t>Ovr-</w:t>
      </w:r>
      <w:r w:rsidR="00136815">
        <w:rPr>
          <w:szCs w:val="24"/>
        </w:rPr>
        <w:t xml:space="preserve">4721/09), </w:t>
      </w:r>
      <w:r w:rsidRPr="004A7EB3">
        <w:rPr>
          <w:color w:val="000000"/>
        </w:rPr>
        <w:t xml:space="preserve">dakle, da </w:t>
      </w:r>
      <w:r>
        <w:rPr>
          <w:color w:val="000000"/>
        </w:rPr>
        <w:t xml:space="preserve">je </w:t>
      </w:r>
      <w:r w:rsidR="00D2205E">
        <w:rPr>
          <w:color w:val="000000"/>
        </w:rPr>
        <w:t xml:space="preserve">u navedenom predmetu </w:t>
      </w:r>
      <w:r>
        <w:rPr>
          <w:color w:val="000000"/>
        </w:rPr>
        <w:t>provedena</w:t>
      </w:r>
      <w:r w:rsidRPr="004A7EB3">
        <w:rPr>
          <w:color w:val="000000"/>
        </w:rPr>
        <w:t xml:space="preserve"> ovršn</w:t>
      </w:r>
      <w:r>
        <w:rPr>
          <w:color w:val="000000"/>
        </w:rPr>
        <w:t>a</w:t>
      </w:r>
      <w:r w:rsidRPr="004A7EB3">
        <w:rPr>
          <w:color w:val="000000"/>
        </w:rPr>
        <w:t xml:space="preserve"> radnj</w:t>
      </w:r>
      <w:r>
        <w:rPr>
          <w:color w:val="000000"/>
        </w:rPr>
        <w:t>a</w:t>
      </w:r>
      <w:r w:rsidR="003D14ED">
        <w:rPr>
          <w:color w:val="000000"/>
        </w:rPr>
        <w:t>,</w:t>
      </w:r>
    </w:p>
    <w:p w:rsidR="00061DF1" w:rsidP="00B841A4" w:rsidRDefault="00061DF1">
      <w:pPr>
        <w:ind w:firstLine="720"/>
        <w:rPr>
          <w:color w:val="000000"/>
        </w:rPr>
      </w:pPr>
    </w:p>
    <w:p w:rsidR="002143AF" w:rsidP="00B841A4" w:rsidRDefault="002143AF">
      <w:pPr>
        <w:ind w:firstLine="709"/>
        <w:rPr>
          <w:color w:val="000000"/>
        </w:rPr>
      </w:pPr>
      <w:r w:rsidRPr="004A7EB3">
        <w:rPr>
          <w:color w:val="000000"/>
        </w:rPr>
        <w:t xml:space="preserve">- da je dana </w:t>
      </w:r>
      <w:r w:rsidR="003F6144">
        <w:rPr>
          <w:color w:val="000000"/>
        </w:rPr>
        <w:t xml:space="preserve">9. travnja </w:t>
      </w:r>
      <w:r w:rsidR="00136815">
        <w:rPr>
          <w:color w:val="000000"/>
        </w:rPr>
        <w:t>2015</w:t>
      </w:r>
      <w:r w:rsidR="005C2124">
        <w:rPr>
          <w:color w:val="000000"/>
        </w:rPr>
        <w:t>.</w:t>
      </w:r>
      <w:r>
        <w:rPr>
          <w:color w:val="000000"/>
        </w:rPr>
        <w:t>, pod brojem Z-</w:t>
      </w:r>
      <w:r w:rsidR="00136815">
        <w:rPr>
          <w:color w:val="000000"/>
        </w:rPr>
        <w:t>4393/2015</w:t>
      </w:r>
      <w:r w:rsidRPr="004A7EB3">
        <w:rPr>
          <w:color w:val="000000"/>
        </w:rPr>
        <w:t xml:space="preserve"> </w:t>
      </w:r>
      <w:r w:rsidRPr="004A7EB3" w:rsidR="005421C0">
        <w:rPr>
          <w:color w:val="000000"/>
        </w:rPr>
        <w:t xml:space="preserve">u zemljišnoj knjizi </w:t>
      </w:r>
      <w:r w:rsidRPr="004A7EB3">
        <w:rPr>
          <w:color w:val="000000"/>
        </w:rPr>
        <w:t xml:space="preserve">provedena zabilježba rješenja o ovrsi </w:t>
      </w:r>
      <w:r>
        <w:rPr>
          <w:color w:val="000000"/>
        </w:rPr>
        <w:t xml:space="preserve">poslovni broj </w:t>
      </w:r>
      <w:r w:rsidR="003D453B">
        <w:rPr>
          <w:color w:val="000000"/>
        </w:rPr>
        <w:t>Ov</w:t>
      </w:r>
      <w:r w:rsidR="007D6C44">
        <w:rPr>
          <w:color w:val="000000"/>
        </w:rPr>
        <w:t>r</w:t>
      </w:r>
      <w:r w:rsidR="003D453B">
        <w:rPr>
          <w:color w:val="000000"/>
        </w:rPr>
        <w:t>-</w:t>
      </w:r>
      <w:r w:rsidR="00136815">
        <w:rPr>
          <w:color w:val="000000"/>
        </w:rPr>
        <w:t>4845/</w:t>
      </w:r>
      <w:r w:rsidR="002A5849">
        <w:rPr>
          <w:color w:val="000000"/>
        </w:rPr>
        <w:t xml:space="preserve">14 od </w:t>
      </w:r>
      <w:r w:rsidR="005421C0">
        <w:rPr>
          <w:color w:val="000000"/>
        </w:rPr>
        <w:t xml:space="preserve">9. travnja 2015., </w:t>
      </w:r>
      <w:r w:rsidRPr="004A7EB3">
        <w:rPr>
          <w:color w:val="000000"/>
        </w:rPr>
        <w:t xml:space="preserve">dakle, da </w:t>
      </w:r>
      <w:r>
        <w:rPr>
          <w:color w:val="000000"/>
        </w:rPr>
        <w:t xml:space="preserve">je </w:t>
      </w:r>
      <w:r w:rsidR="005421C0">
        <w:rPr>
          <w:color w:val="000000"/>
        </w:rPr>
        <w:t xml:space="preserve">u navedenom predmetu </w:t>
      </w:r>
      <w:r>
        <w:rPr>
          <w:color w:val="000000"/>
        </w:rPr>
        <w:t>provedena</w:t>
      </w:r>
      <w:r w:rsidRPr="004A7EB3">
        <w:rPr>
          <w:color w:val="000000"/>
        </w:rPr>
        <w:t xml:space="preserve"> ovršn</w:t>
      </w:r>
      <w:r>
        <w:rPr>
          <w:color w:val="000000"/>
        </w:rPr>
        <w:t>a</w:t>
      </w:r>
      <w:r w:rsidRPr="004A7EB3">
        <w:rPr>
          <w:color w:val="000000"/>
        </w:rPr>
        <w:t xml:space="preserve"> radnj</w:t>
      </w:r>
      <w:r>
        <w:rPr>
          <w:color w:val="000000"/>
        </w:rPr>
        <w:t>a</w:t>
      </w:r>
      <w:r w:rsidRPr="004A7EB3">
        <w:rPr>
          <w:color w:val="000000"/>
        </w:rPr>
        <w:t xml:space="preserve">, </w:t>
      </w:r>
    </w:p>
    <w:p w:rsidR="00846BA3" w:rsidP="00B841A4" w:rsidRDefault="00846BA3">
      <w:pPr>
        <w:ind w:firstLine="709"/>
        <w:rPr>
          <w:color w:val="000000"/>
        </w:rPr>
      </w:pPr>
    </w:p>
    <w:p w:rsidR="002A5849" w:rsidP="00B841A4" w:rsidRDefault="002A5849">
      <w:pPr>
        <w:rPr>
          <w:color w:val="000000"/>
        </w:rPr>
      </w:pPr>
      <w:r>
        <w:rPr>
          <w:color w:val="000000"/>
        </w:rPr>
        <w:t xml:space="preserve">nema mjesta iznimnoj primjeni odredbi čl. 169. st. 5. do 8. SZ u ovoj ovršnoj stvari u smislu čl. 441. st. 2. SZ, već je za postupanje u ovom predmetu nadležan </w:t>
      </w:r>
      <w:r>
        <w:t xml:space="preserve">Općinski sud u </w:t>
      </w:r>
      <w:r w:rsidR="002A5F32">
        <w:t>Splitu</w:t>
      </w:r>
      <w:r>
        <w:rPr>
          <w:color w:val="000000"/>
        </w:rPr>
        <w:t>, kao sud koji je radnje ovrhe na nekretnin</w:t>
      </w:r>
      <w:r w:rsidR="005421C0">
        <w:rPr>
          <w:color w:val="000000"/>
        </w:rPr>
        <w:t>ama</w:t>
      </w:r>
      <w:r>
        <w:rPr>
          <w:color w:val="000000"/>
        </w:rPr>
        <w:t xml:space="preserve"> započeo prije stupanja na snagu SZ.</w:t>
      </w:r>
    </w:p>
    <w:p w:rsidR="00C2730F" w:rsidP="00B841A4" w:rsidRDefault="00C2730F">
      <w:pPr>
        <w:pStyle w:val="StandardWeb"/>
        <w:spacing w:before="0" w:beforeAutospacing="false" w:after="0" w:afterAutospacing="false"/>
        <w:ind w:firstLine="720"/>
        <w:jc w:val="both"/>
      </w:pPr>
    </w:p>
    <w:p w:rsidR="007A21AA" w:rsidP="00B841A4" w:rsidRDefault="007A21AA">
      <w:pPr>
        <w:pStyle w:val="StandardWeb"/>
        <w:spacing w:before="0" w:beforeAutospacing="false" w:after="0" w:afterAutospacing="false"/>
        <w:ind w:firstLine="720"/>
        <w:jc w:val="both"/>
      </w:pPr>
      <w:r>
        <w:t xml:space="preserve">Slijedom iznesenog, na temelju odredbe čl. 23. st. 2. i 3. Zakona o parničnom postupku ("Narodne novine", broj 53/91, 91/92, 112/99, 88/01, 117/03, 88/05, 2/07 </w:t>
      </w:r>
      <w:r w:rsidR="003D14ED">
        <w:t>-</w:t>
      </w:r>
      <w:r>
        <w:t xml:space="preserve"> odluka </w:t>
      </w:r>
      <w:r w:rsidR="003D14ED">
        <w:lastRenderedPageBreak/>
        <w:t>Ustavnog suda Republike Hrvatske</w:t>
      </w:r>
      <w:r>
        <w:t>, 84/08, 123/08, 57/11, 148/11 i 25/13</w:t>
      </w:r>
      <w:r w:rsidR="00942AF9">
        <w:t>,</w:t>
      </w:r>
      <w:r w:rsidR="003D14ED">
        <w:t xml:space="preserve"> 89/14 -</w:t>
      </w:r>
      <w:r>
        <w:t xml:space="preserve"> Odluka </w:t>
      </w:r>
      <w:r w:rsidR="003D14ED">
        <w:t>Ustavnog suda Republike Hrvatske</w:t>
      </w:r>
      <w:r w:rsidR="00942AF9">
        <w:t xml:space="preserve"> i 70/19</w:t>
      </w:r>
      <w:r>
        <w:t>)</w:t>
      </w:r>
      <w:r w:rsidR="00942AF9">
        <w:t>,</w:t>
      </w:r>
      <w:r>
        <w:t xml:space="preserve"> u vezi s odredbom čl. 19. st. 1. OZ, odlučeno je kao u izreci.</w:t>
      </w:r>
    </w:p>
    <w:p w:rsidR="00F91708" w:rsidP="00B841A4" w:rsidRDefault="00F91708">
      <w:pPr>
        <w:ind w:firstLine="709"/>
      </w:pPr>
    </w:p>
    <w:p w:rsidR="00F9556D" w:rsidP="00B841A4" w:rsidRDefault="00F9556D">
      <w:pPr>
        <w:jc w:val="center"/>
      </w:pPr>
      <w:r>
        <w:t xml:space="preserve">Zagreb, </w:t>
      </w:r>
      <w:r w:rsidR="005E6FA0">
        <w:t>28. siječnja 2021</w:t>
      </w:r>
      <w:r w:rsidRPr="00E5707C" w:rsidR="00963466">
        <w:rPr>
          <w:szCs w:val="24"/>
        </w:rPr>
        <w:t>.</w:t>
      </w:r>
    </w:p>
    <w:p w:rsidR="00F91708" w:rsidP="00B841A4" w:rsidRDefault="00F91708">
      <w:pPr>
        <w:jc w:val="center"/>
      </w:pPr>
    </w:p>
    <w:p w:rsidR="00703EEA" w:rsidP="00B841A4" w:rsidRDefault="00D85F92">
      <w:pPr>
        <w:ind w:left="5760" w:firstLine="720"/>
      </w:pPr>
      <w:r>
        <w:t>Su</w:t>
      </w:r>
      <w:r w:rsidR="005E6FA0">
        <w:t>dac</w:t>
      </w:r>
      <w:r w:rsidR="00703EEA">
        <w:t>:</w:t>
      </w:r>
    </w:p>
    <w:p w:rsidR="004A5EB7" w:rsidP="00B841A4" w:rsidRDefault="003D14ED">
      <w:pPr>
        <w:ind w:left="6171"/>
      </w:pPr>
      <w:r>
        <w:t>Ivan Vučemil</w:t>
      </w:r>
      <w:r w:rsidR="00B841A4">
        <w:t>, v. r.</w:t>
      </w:r>
    </w:p>
    <w:p w:rsidR="00B841A4" w:rsidP="00B841A4" w:rsidRDefault="00B841A4">
      <w:pPr>
        <w:ind w:left="6171"/>
      </w:pPr>
    </w:p>
    <w:p w:rsidRPr="00C867A1" w:rsidR="00B841A4" w:rsidP="004D190D" w:rsidRDefault="00B841A4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ZA TOČNOST OTPRAVKA</w:t>
      </w:r>
    </w:p>
    <w:p w:rsidRPr="00C867A1" w:rsidR="00B841A4" w:rsidP="004D190D" w:rsidRDefault="00B841A4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Ovlašteni službenik:</w:t>
      </w:r>
    </w:p>
    <w:p w:rsidRPr="00C867A1" w:rsidR="00B841A4" w:rsidP="004D190D" w:rsidRDefault="00B841A4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Voditelj Pisarnice za prijem i otpremu</w:t>
      </w:r>
    </w:p>
    <w:p w:rsidRPr="00C867A1" w:rsidR="00B841A4" w:rsidP="004D190D" w:rsidRDefault="00B841A4">
      <w:pPr>
        <w:ind w:left="4678"/>
        <w:jc w:val="center"/>
        <w:rPr>
          <w:color w:val="000000"/>
          <w:szCs w:val="24"/>
        </w:rPr>
      </w:pPr>
    </w:p>
    <w:p w:rsidRPr="00B841A4" w:rsidR="00B841A4" w:rsidP="00B841A4" w:rsidRDefault="00B841A4">
      <w:pPr>
        <w:ind w:left="4678"/>
        <w:jc w:val="center"/>
        <w:rPr>
          <w:color w:val="400040"/>
          <w:szCs w:val="24"/>
        </w:rPr>
      </w:pPr>
      <w:r w:rsidRPr="00C867A1">
        <w:rPr>
          <w:color w:val="000000"/>
          <w:szCs w:val="24"/>
        </w:rPr>
        <w:t>Mirko Paša</w:t>
      </w:r>
    </w:p>
    <w:sectPr w:rsidRPr="00B841A4" w:rsidR="00B841A4" w:rsidSect="007C574F">
      <w:headerReference w:type="default" r:id="rId10"/>
      <w:pgSz w:w="11906" w:h="16838"/>
      <w:pgMar w:top="1985" w:right="1418" w:bottom="1418" w:left="1418" w:header="964" w:footer="720" w:gutter="0"/>
      <w:paperSrc w:first="279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3DE7" w:rsidRDefault="00913DE7">
      <w:r>
        <w:separator/>
      </w:r>
    </w:p>
  </w:endnote>
  <w:endnote w:type="continuationSeparator" w:id="0">
    <w:p w:rsidR="00913DE7" w:rsidRDefault="00913DE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3DE7" w:rsidRDefault="00913DE7">
      <w:r>
        <w:separator/>
      </w:r>
    </w:p>
  </w:footnote>
  <w:footnote w:type="continuationSeparator" w:id="0">
    <w:p w:rsidR="00913DE7" w:rsidRDefault="00913DE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556D" w:rsidRDefault="00F9556D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4F40AB">
      <w:rPr>
        <w:noProof/>
      </w:rPr>
      <w:t>3</w:t>
    </w:r>
    <w:r>
      <w:fldChar w:fldCharType="end"/>
    </w:r>
    <w:r w:rsidR="00420191">
      <w:t xml:space="preserve"> -</w:t>
    </w:r>
    <w:r w:rsidR="00420191">
      <w:tab/>
      <w:t xml:space="preserve">Gr1 </w:t>
    </w:r>
    <w:r w:rsidR="005E6FA0">
      <w:t>35/2021-</w:t>
    </w:r>
    <w:r w:rsidR="003D14ED">
      <w:t>2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6D"/>
    <w:rsid w:val="00002207"/>
    <w:rsid w:val="00010D71"/>
    <w:rsid w:val="00011586"/>
    <w:rsid w:val="0002455D"/>
    <w:rsid w:val="00043659"/>
    <w:rsid w:val="00061500"/>
    <w:rsid w:val="00061DF1"/>
    <w:rsid w:val="00076D21"/>
    <w:rsid w:val="000856BF"/>
    <w:rsid w:val="000858AD"/>
    <w:rsid w:val="00092866"/>
    <w:rsid w:val="00094202"/>
    <w:rsid w:val="00095C29"/>
    <w:rsid w:val="00096BC9"/>
    <w:rsid w:val="000972C3"/>
    <w:rsid w:val="000A4930"/>
    <w:rsid w:val="000A6473"/>
    <w:rsid w:val="000B1D67"/>
    <w:rsid w:val="000B2E14"/>
    <w:rsid w:val="000B5D1C"/>
    <w:rsid w:val="000B7DE5"/>
    <w:rsid w:val="000F6470"/>
    <w:rsid w:val="00102C7D"/>
    <w:rsid w:val="00117877"/>
    <w:rsid w:val="00130E10"/>
    <w:rsid w:val="0013501F"/>
    <w:rsid w:val="00136815"/>
    <w:rsid w:val="001470C9"/>
    <w:rsid w:val="00156DAB"/>
    <w:rsid w:val="00165C68"/>
    <w:rsid w:val="0017122C"/>
    <w:rsid w:val="0017314F"/>
    <w:rsid w:val="001772D5"/>
    <w:rsid w:val="001779A3"/>
    <w:rsid w:val="00183740"/>
    <w:rsid w:val="00197489"/>
    <w:rsid w:val="001C3E24"/>
    <w:rsid w:val="001C5F8F"/>
    <w:rsid w:val="001D04F6"/>
    <w:rsid w:val="001E3DBB"/>
    <w:rsid w:val="001E61A7"/>
    <w:rsid w:val="001F3820"/>
    <w:rsid w:val="00202778"/>
    <w:rsid w:val="00211DEF"/>
    <w:rsid w:val="002120A9"/>
    <w:rsid w:val="002143AF"/>
    <w:rsid w:val="002215DE"/>
    <w:rsid w:val="00222957"/>
    <w:rsid w:val="00224313"/>
    <w:rsid w:val="00226F0C"/>
    <w:rsid w:val="00230094"/>
    <w:rsid w:val="002334AC"/>
    <w:rsid w:val="00252C0E"/>
    <w:rsid w:val="00267ABC"/>
    <w:rsid w:val="00267FFC"/>
    <w:rsid w:val="002776FC"/>
    <w:rsid w:val="00281730"/>
    <w:rsid w:val="00296DB0"/>
    <w:rsid w:val="002970A6"/>
    <w:rsid w:val="002A5849"/>
    <w:rsid w:val="002A5F32"/>
    <w:rsid w:val="002A7375"/>
    <w:rsid w:val="002B2467"/>
    <w:rsid w:val="002B3A64"/>
    <w:rsid w:val="002B71C0"/>
    <w:rsid w:val="002C36B7"/>
    <w:rsid w:val="002D4BDE"/>
    <w:rsid w:val="002F137F"/>
    <w:rsid w:val="002F1D42"/>
    <w:rsid w:val="00306C4A"/>
    <w:rsid w:val="00314C88"/>
    <w:rsid w:val="0032017A"/>
    <w:rsid w:val="003325C5"/>
    <w:rsid w:val="003327B1"/>
    <w:rsid w:val="003407AC"/>
    <w:rsid w:val="00351ED3"/>
    <w:rsid w:val="0035332F"/>
    <w:rsid w:val="00353B40"/>
    <w:rsid w:val="0035491F"/>
    <w:rsid w:val="00355B0A"/>
    <w:rsid w:val="0037210A"/>
    <w:rsid w:val="00373474"/>
    <w:rsid w:val="00377754"/>
    <w:rsid w:val="0038773A"/>
    <w:rsid w:val="0039094D"/>
    <w:rsid w:val="00396C17"/>
    <w:rsid w:val="00397A21"/>
    <w:rsid w:val="003A2E60"/>
    <w:rsid w:val="003B0419"/>
    <w:rsid w:val="003C1A3B"/>
    <w:rsid w:val="003C3B7D"/>
    <w:rsid w:val="003D07BA"/>
    <w:rsid w:val="003D14ED"/>
    <w:rsid w:val="003D453B"/>
    <w:rsid w:val="003F6144"/>
    <w:rsid w:val="00407675"/>
    <w:rsid w:val="00407BCB"/>
    <w:rsid w:val="00407D3A"/>
    <w:rsid w:val="00410514"/>
    <w:rsid w:val="00415955"/>
    <w:rsid w:val="00420191"/>
    <w:rsid w:val="00420F76"/>
    <w:rsid w:val="00425F5E"/>
    <w:rsid w:val="004279CB"/>
    <w:rsid w:val="00432206"/>
    <w:rsid w:val="00432A9F"/>
    <w:rsid w:val="00442C6F"/>
    <w:rsid w:val="00445555"/>
    <w:rsid w:val="00445F49"/>
    <w:rsid w:val="004516EF"/>
    <w:rsid w:val="004522F8"/>
    <w:rsid w:val="0045599D"/>
    <w:rsid w:val="0046378B"/>
    <w:rsid w:val="00467BFD"/>
    <w:rsid w:val="00467C01"/>
    <w:rsid w:val="00471502"/>
    <w:rsid w:val="004728E6"/>
    <w:rsid w:val="00491DCC"/>
    <w:rsid w:val="00495F6C"/>
    <w:rsid w:val="004A0271"/>
    <w:rsid w:val="004A5EB7"/>
    <w:rsid w:val="004B76F1"/>
    <w:rsid w:val="004B7AF8"/>
    <w:rsid w:val="004C20E4"/>
    <w:rsid w:val="004C2A4B"/>
    <w:rsid w:val="004C3BCA"/>
    <w:rsid w:val="004C3CA2"/>
    <w:rsid w:val="004E1C73"/>
    <w:rsid w:val="004E2C36"/>
    <w:rsid w:val="004F07B7"/>
    <w:rsid w:val="004F181E"/>
    <w:rsid w:val="004F1DE7"/>
    <w:rsid w:val="004F31E6"/>
    <w:rsid w:val="004F40AB"/>
    <w:rsid w:val="004F5D1D"/>
    <w:rsid w:val="005022AD"/>
    <w:rsid w:val="00503BC8"/>
    <w:rsid w:val="005101B4"/>
    <w:rsid w:val="00521E32"/>
    <w:rsid w:val="005256BA"/>
    <w:rsid w:val="00534662"/>
    <w:rsid w:val="00541E82"/>
    <w:rsid w:val="005421C0"/>
    <w:rsid w:val="005440CA"/>
    <w:rsid w:val="00545372"/>
    <w:rsid w:val="005573D4"/>
    <w:rsid w:val="00564004"/>
    <w:rsid w:val="005828BD"/>
    <w:rsid w:val="005A23EC"/>
    <w:rsid w:val="005B75D4"/>
    <w:rsid w:val="005C2124"/>
    <w:rsid w:val="005C430B"/>
    <w:rsid w:val="005C567F"/>
    <w:rsid w:val="005E4B4A"/>
    <w:rsid w:val="005E6FA0"/>
    <w:rsid w:val="005F0205"/>
    <w:rsid w:val="005F1B06"/>
    <w:rsid w:val="00600E92"/>
    <w:rsid w:val="00611C96"/>
    <w:rsid w:val="00616446"/>
    <w:rsid w:val="006213F2"/>
    <w:rsid w:val="00623B5F"/>
    <w:rsid w:val="00626A81"/>
    <w:rsid w:val="006322D8"/>
    <w:rsid w:val="00644003"/>
    <w:rsid w:val="006528DA"/>
    <w:rsid w:val="006612BF"/>
    <w:rsid w:val="00667AAC"/>
    <w:rsid w:val="0067370D"/>
    <w:rsid w:val="00673927"/>
    <w:rsid w:val="0068066E"/>
    <w:rsid w:val="00686D2D"/>
    <w:rsid w:val="00690173"/>
    <w:rsid w:val="006910AF"/>
    <w:rsid w:val="00692942"/>
    <w:rsid w:val="00697838"/>
    <w:rsid w:val="006A7398"/>
    <w:rsid w:val="006B766F"/>
    <w:rsid w:val="006B7B96"/>
    <w:rsid w:val="006C0BA9"/>
    <w:rsid w:val="006E73BB"/>
    <w:rsid w:val="006F0B88"/>
    <w:rsid w:val="006F22BD"/>
    <w:rsid w:val="006F7B30"/>
    <w:rsid w:val="00703EEA"/>
    <w:rsid w:val="00707A76"/>
    <w:rsid w:val="00753A2D"/>
    <w:rsid w:val="00756387"/>
    <w:rsid w:val="007636E5"/>
    <w:rsid w:val="007726C0"/>
    <w:rsid w:val="00787C66"/>
    <w:rsid w:val="0079128A"/>
    <w:rsid w:val="00791A29"/>
    <w:rsid w:val="00791C50"/>
    <w:rsid w:val="007A21AA"/>
    <w:rsid w:val="007B0D20"/>
    <w:rsid w:val="007B6DD1"/>
    <w:rsid w:val="007C462F"/>
    <w:rsid w:val="007C574F"/>
    <w:rsid w:val="007D49B9"/>
    <w:rsid w:val="007D6C44"/>
    <w:rsid w:val="007E7DBE"/>
    <w:rsid w:val="007F3969"/>
    <w:rsid w:val="00810913"/>
    <w:rsid w:val="00813623"/>
    <w:rsid w:val="00826AE2"/>
    <w:rsid w:val="00835358"/>
    <w:rsid w:val="00842294"/>
    <w:rsid w:val="00846BA3"/>
    <w:rsid w:val="008A4B34"/>
    <w:rsid w:val="008A6825"/>
    <w:rsid w:val="008A724A"/>
    <w:rsid w:val="008B18CF"/>
    <w:rsid w:val="008C5031"/>
    <w:rsid w:val="008E3362"/>
    <w:rsid w:val="008E440A"/>
    <w:rsid w:val="008E595F"/>
    <w:rsid w:val="00903337"/>
    <w:rsid w:val="00913DE7"/>
    <w:rsid w:val="00935935"/>
    <w:rsid w:val="009401B4"/>
    <w:rsid w:val="00942AF9"/>
    <w:rsid w:val="0094605F"/>
    <w:rsid w:val="009570CB"/>
    <w:rsid w:val="00961867"/>
    <w:rsid w:val="00963466"/>
    <w:rsid w:val="00963EE8"/>
    <w:rsid w:val="0098760E"/>
    <w:rsid w:val="009B2224"/>
    <w:rsid w:val="009B51EA"/>
    <w:rsid w:val="009C5769"/>
    <w:rsid w:val="009C592A"/>
    <w:rsid w:val="009D699A"/>
    <w:rsid w:val="009E5800"/>
    <w:rsid w:val="00A05537"/>
    <w:rsid w:val="00A0671F"/>
    <w:rsid w:val="00A12EEE"/>
    <w:rsid w:val="00A31C9A"/>
    <w:rsid w:val="00A42D12"/>
    <w:rsid w:val="00A47A41"/>
    <w:rsid w:val="00A65628"/>
    <w:rsid w:val="00A67700"/>
    <w:rsid w:val="00A677EB"/>
    <w:rsid w:val="00A70B1A"/>
    <w:rsid w:val="00A82E50"/>
    <w:rsid w:val="00A838E7"/>
    <w:rsid w:val="00A869D6"/>
    <w:rsid w:val="00A94D5E"/>
    <w:rsid w:val="00A94FC5"/>
    <w:rsid w:val="00AA07D5"/>
    <w:rsid w:val="00AA2546"/>
    <w:rsid w:val="00AA5D6E"/>
    <w:rsid w:val="00AB2C1A"/>
    <w:rsid w:val="00AC0CAB"/>
    <w:rsid w:val="00AC298F"/>
    <w:rsid w:val="00AD15FE"/>
    <w:rsid w:val="00B04A85"/>
    <w:rsid w:val="00B079BB"/>
    <w:rsid w:val="00B31580"/>
    <w:rsid w:val="00B4242F"/>
    <w:rsid w:val="00B434A6"/>
    <w:rsid w:val="00B50623"/>
    <w:rsid w:val="00B5468E"/>
    <w:rsid w:val="00B63026"/>
    <w:rsid w:val="00B6635F"/>
    <w:rsid w:val="00B67E4C"/>
    <w:rsid w:val="00B841A4"/>
    <w:rsid w:val="00B90B13"/>
    <w:rsid w:val="00B946E6"/>
    <w:rsid w:val="00BA7E22"/>
    <w:rsid w:val="00BB2AB7"/>
    <w:rsid w:val="00BB5D54"/>
    <w:rsid w:val="00BB761A"/>
    <w:rsid w:val="00BC3C12"/>
    <w:rsid w:val="00BC5647"/>
    <w:rsid w:val="00BD11C5"/>
    <w:rsid w:val="00BD18FE"/>
    <w:rsid w:val="00BD3857"/>
    <w:rsid w:val="00BE7D34"/>
    <w:rsid w:val="00BF7F1B"/>
    <w:rsid w:val="00C00699"/>
    <w:rsid w:val="00C27157"/>
    <w:rsid w:val="00C2730F"/>
    <w:rsid w:val="00C27B29"/>
    <w:rsid w:val="00C47D71"/>
    <w:rsid w:val="00C5251F"/>
    <w:rsid w:val="00C635C3"/>
    <w:rsid w:val="00C66B14"/>
    <w:rsid w:val="00C70511"/>
    <w:rsid w:val="00C72502"/>
    <w:rsid w:val="00C84B20"/>
    <w:rsid w:val="00CB08BD"/>
    <w:rsid w:val="00CB5796"/>
    <w:rsid w:val="00CC4A41"/>
    <w:rsid w:val="00CD3239"/>
    <w:rsid w:val="00CE0C47"/>
    <w:rsid w:val="00CE496B"/>
    <w:rsid w:val="00CE610B"/>
    <w:rsid w:val="00CE741B"/>
    <w:rsid w:val="00CF0C58"/>
    <w:rsid w:val="00CF5598"/>
    <w:rsid w:val="00D01137"/>
    <w:rsid w:val="00D041D6"/>
    <w:rsid w:val="00D2205E"/>
    <w:rsid w:val="00D22A87"/>
    <w:rsid w:val="00D310ED"/>
    <w:rsid w:val="00D34570"/>
    <w:rsid w:val="00D36181"/>
    <w:rsid w:val="00D42AE1"/>
    <w:rsid w:val="00D44D75"/>
    <w:rsid w:val="00D652C6"/>
    <w:rsid w:val="00D70EE7"/>
    <w:rsid w:val="00D77E90"/>
    <w:rsid w:val="00D82185"/>
    <w:rsid w:val="00D84705"/>
    <w:rsid w:val="00D85F92"/>
    <w:rsid w:val="00D8666D"/>
    <w:rsid w:val="00DA0538"/>
    <w:rsid w:val="00DA2340"/>
    <w:rsid w:val="00DA50A0"/>
    <w:rsid w:val="00DB4099"/>
    <w:rsid w:val="00DC1D7A"/>
    <w:rsid w:val="00DD7761"/>
    <w:rsid w:val="00DE1231"/>
    <w:rsid w:val="00DF5688"/>
    <w:rsid w:val="00DF72C5"/>
    <w:rsid w:val="00E15259"/>
    <w:rsid w:val="00E15752"/>
    <w:rsid w:val="00E16985"/>
    <w:rsid w:val="00E23019"/>
    <w:rsid w:val="00E40B83"/>
    <w:rsid w:val="00E41B4A"/>
    <w:rsid w:val="00E45546"/>
    <w:rsid w:val="00E5707C"/>
    <w:rsid w:val="00E678CC"/>
    <w:rsid w:val="00E8137F"/>
    <w:rsid w:val="00E94309"/>
    <w:rsid w:val="00E94DCF"/>
    <w:rsid w:val="00E953A6"/>
    <w:rsid w:val="00EA6D63"/>
    <w:rsid w:val="00EB3AD2"/>
    <w:rsid w:val="00EE1C88"/>
    <w:rsid w:val="00EE6D3A"/>
    <w:rsid w:val="00EF081E"/>
    <w:rsid w:val="00F02135"/>
    <w:rsid w:val="00F10C6C"/>
    <w:rsid w:val="00F14FCA"/>
    <w:rsid w:val="00F15B2B"/>
    <w:rsid w:val="00F2232B"/>
    <w:rsid w:val="00F3039F"/>
    <w:rsid w:val="00F30C79"/>
    <w:rsid w:val="00F37BAA"/>
    <w:rsid w:val="00F459C1"/>
    <w:rsid w:val="00F47A80"/>
    <w:rsid w:val="00F52A72"/>
    <w:rsid w:val="00F825A1"/>
    <w:rsid w:val="00F91708"/>
    <w:rsid w:val="00F9344B"/>
    <w:rsid w:val="00F9556D"/>
    <w:rsid w:val="00FA13C7"/>
    <w:rsid w:val="00FD6213"/>
    <w:rsid w:val="00FD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Istaknuto">
    <w:name w:val="Emphasis"/>
    <w:uiPriority w:val="99"/>
    <w:qFormat/>
    <w:rsid w:val="00420191"/>
    <w:rPr>
      <w:rFonts w:cs="Times New Roman"/>
      <w:i/>
    </w:rPr>
  </w:style>
  <w:style w:type="paragraph" w:styleId="StandardWeb">
    <w:name w:val="Normal (Web)"/>
    <w:basedOn w:val="Normal"/>
    <w:uiPriority w:val="99"/>
    <w:semiHidden/>
    <w:unhideWhenUsed/>
    <w:rsid w:val="007A21AA"/>
    <w:pPr>
      <w:spacing w:before="100" w:beforeAutospacing="true" w:after="100" w:afterAutospacing="true"/>
      <w:jc w:val="left"/>
    </w:pPr>
    <w:rPr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40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40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40AB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40AB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40AB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Istaknuto" w:type="character">
    <w:name w:val="Emphasis"/>
    <w:uiPriority w:val="99"/>
    <w:qFormat/>
    <w:rsid w:val="00420191"/>
    <w:rPr>
      <w:rFonts w:cs="Times New Roman"/>
      <w:i/>
    </w:rPr>
  </w:style>
  <w:style w:styleId="StandardWeb" w:type="paragraph">
    <w:name w:val="Normal (Web)"/>
    <w:basedOn w:val="Normal"/>
    <w:uiPriority w:val="99"/>
    <w:semiHidden/>
    <w:unhideWhenUsed/>
    <w:rsid w:val="007A21AA"/>
    <w:pPr>
      <w:spacing w:after="100" w:afterAutospacing="1" w:before="100" w:beforeAutospacing="1"/>
      <w:jc w:val="left"/>
    </w:pPr>
    <w:rPr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A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61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719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264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596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20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787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siječnja 2021.</izvorni_sadrzaj>
    <derivirana_varijabla naziv="DomainObject.DatumDonosenjaOdluke_1">28. siječnja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Gr 1-35/2021-2</izvorni_sadrzaj>
    <derivirana_varijabla naziv="DomainObject.Oznaka_1">Gr 1-35/2021-2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Vučemil</izvorni_sadrzaj>
    <derivirana_varijabla naziv="DomainObject.DonositeljOdluke.Prezime_1">Vučemil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2021.</izvorni_sadrzaj>
    <derivirana_varijabla naziv="DomainObject.Predmet.DatumOsnivanja_1">26.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Ivan Vučemil</izvorni_sadrzaj>
    <derivirana_varijabla naziv="DomainObject.Predmet.Izvjestitelj_1">Ivan Vučemil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Gr 1-35/2021</izvorni_sadrzaj>
    <derivirana_varijabla naziv="DomainObject.Predmet.OznakaBroj_1">Gr 1-35/2021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INSULA, d.o.o. za inženjering</izvorni_sadrzaj>
    <derivirana_varijabla naziv="DomainObject.Predmet.ProtustrankaFormated_1">  INSULA, d.o.o. za inženjering</derivirana_varijabla>
  </DomainObject.Predmet.ProtustrankaFormated>
  <DomainObject.Predmet.ProtustrankaFormatedOIB>
    <izvorni_sadrzaj>  INSULA, d.o.o. za inženjering, OIB 20675273676</izvorni_sadrzaj>
    <derivirana_varijabla naziv="DomainObject.Predmet.ProtustrankaFormatedOIB_1">  INSULA, d.o.o. za inženjering, OIB 20675273676</derivirana_varijabla>
  </DomainObject.Predmet.ProtustrankaFormatedOIB>
  <DomainObject.Predmet.ProtustrankaFormatedWithAdress>
    <izvorni_sadrzaj> INSULA, d.o.o. za inženjering, Mažuranićevo šetalište 12/A, 21000 Split</izvorni_sadrzaj>
    <derivirana_varijabla naziv="DomainObject.Predmet.ProtustrankaFormatedWithAdress_1"> INSULA, d.o.o. za inženjering, Mažuranićevo šetalište 12/A, 21000 Split</derivirana_varijabla>
  </DomainObject.Predmet.ProtustrankaFormatedWithAdress>
  <DomainObject.Predmet.ProtustrankaFormatedWithAdressOIB>
    <izvorni_sadrzaj> INSULA, d.o.o. za inženjering, OIB 20675273676, Mažuranićevo šetalište 12/A, 21000 Split</izvorni_sadrzaj>
    <derivirana_varijabla naziv="DomainObject.Predmet.ProtustrankaFormatedWithAdressOIB_1"> INSULA, d.o.o. za inženjering, OIB 20675273676, Mažuranićevo šetalište 12/A, 21000 Split</derivirana_varijabla>
  </DomainObject.Predmet.ProtustrankaFormatedWithAdressOIB>
  <DomainObject.Predmet.ProtustrankaWithAdress>
    <izvorni_sadrzaj>INSULA, d.o.o. za inženjering Mažuranićevo šetalište 12/A, 21000 Split</izvorni_sadrzaj>
    <derivirana_varijabla naziv="DomainObject.Predmet.ProtustrankaWithAdress_1">INSULA, d.o.o. za inženjering Mažuranićevo šetalište 12/A, 21000 Split</derivirana_varijabla>
  </DomainObject.Predmet.ProtustrankaWithAdress>
  <DomainObject.Predmet.ProtustrankaWithAdressOIB>
    <izvorni_sadrzaj>INSULA, d.o.o. za inženjering, OIB 20675273676, Mažuranićevo šetalište 12/A, 21000 Split</izvorni_sadrzaj>
    <derivirana_varijabla naziv="DomainObject.Predmet.ProtustrankaWithAdressOIB_1">INSULA, d.o.o. za inženjering, OIB 20675273676, Mažuranićevo šetalište 12/A, 21000 Split</derivirana_varijabla>
  </DomainObject.Predmet.ProtustrankaWithAdressOIB>
  <DomainObject.Predmet.ProtustrankaNazivFormated>
    <izvorni_sadrzaj>INSULA, d.o.o. za inženjering</izvorni_sadrzaj>
    <derivirana_varijabla naziv="DomainObject.Predmet.ProtustrankaNazivFormated_1">INSULA, d.o.o. za inženjering</derivirana_varijabla>
  </DomainObject.Predmet.ProtustrankaNazivFormated>
  <DomainObject.Predmet.ProtustrankaNazivFormatedOIB>
    <izvorni_sadrzaj>INSULA, d.o.o. za inženjering, OIB 20675273676</izvorni_sadrzaj>
    <derivirana_varijabla naziv="DomainObject.Predmet.ProtustrankaNazivFormatedOIB_1">INSULA, d.o.o. za inženjering, OIB 20675273676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IV - Građanski</izvorni_sadrzaj>
    <derivirana_varijabla naziv="DomainObject.Predmet.Referada.Naziv_1">Vijeće IV - Građanski</derivirana_varijabla>
  </DomainObject.Predmet.Referada.Naziv>
  <DomainObject.Predmet.Referada.Oznaka>
    <izvorni_sadrzaj>IV</izvorni_sadrzaj>
    <derivirana_varijabla naziv="DomainObject.Predmet.Referada.Oznaka_1">IV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Ivan Vučemil</izvorni_sadrzaj>
    <derivirana_varijabla naziv="DomainObject.Predmet.Referada.Sudac_1">Ivan Vučemil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sukob nadležnosti </izvorni_sadrzaj>
    <derivirana_varijabla naziv="DomainObject.Predmet.VrstaSpora.Naziv_1">sukob nadležnosti </derivirana_varijabla>
  </DomainObject.Predmet.VrstaSpora.Naziv>
  <DomainObject.Predmet.Zapisnicar>
    <izvorni_sadrzaj>Danijela Lemaić</izvorni_sadrzaj>
    <derivirana_varijabla naziv="DomainObject.Predmet.Zapisnicar_1">Danijela Lemaić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INSULA, d.o.o. za inženjering</item>
    </izvorni_sadrzaj>
    <derivirana_varijabla naziv="DomainObject.Predmet.ProtuStrankaListFormated_1">
      <item>INSULA, d.o.o. za inženjering</item>
    </derivirana_varijabla>
  </DomainObject.Predmet.ProtuStrankaListFormated>
  <DomainObject.Predmet.ProtuStrankaListFormatedOIB>
    <izvorni_sadrzaj>
      <item>INSULA, d.o.o. za inženjering, OIB 20675273676</item>
    </izvorni_sadrzaj>
    <derivirana_varijabla naziv="DomainObject.Predmet.ProtuStrankaListFormatedOIB_1">
      <item>INSULA, d.o.o. za inženjering, OIB 20675273676</item>
    </derivirana_varijabla>
  </DomainObject.Predmet.ProtuStrankaListFormatedOIB>
  <DomainObject.Predmet.ProtuStrankaListFormatedWithAdress>
    <izvorni_sadrzaj>
      <item>INSULA, d.o.o. za inženjering, Mažuranićevo šetalište 12/A, 21000 Split</item>
    </izvorni_sadrzaj>
    <derivirana_varijabla naziv="DomainObject.Predmet.ProtuStrankaListFormatedWithAdress_1">
      <item>INSULA, d.o.o. za inženjering, Mažuranićevo šetalište 12/A, 21000 Split</item>
    </derivirana_varijabla>
  </DomainObject.Predmet.ProtuStrankaListFormatedWithAdress>
  <DomainObject.Predmet.ProtuStrankaListFormatedWithAdressOIB>
    <izvorni_sadrzaj>
      <item>INSULA, d.o.o. za inženjering, OIB 20675273676, Mažuranićevo šetalište 12/A, 21000 Split</item>
    </izvorni_sadrzaj>
    <derivirana_varijabla naziv="DomainObject.Predmet.ProtuStrankaListFormatedWithAdressOIB_1">
      <item>INSULA, d.o.o. za inženjering, OIB 20675273676, Mažuranićevo šetalište 12/A, 21000 Split</item>
    </derivirana_varijabla>
  </DomainObject.Predmet.ProtuStrankaListFormatedWithAdressOIB>
  <DomainObject.Predmet.ProtuStrankaListNazivFormated>
    <izvorni_sadrzaj>
      <item>INSULA, d.o.o. za inženjering</item>
    </izvorni_sadrzaj>
    <derivirana_varijabla naziv="DomainObject.Predmet.ProtuStrankaListNazivFormated_1">
      <item>INSULA, d.o.o. za inženjering</item>
    </derivirana_varijabla>
  </DomainObject.Predmet.ProtuStrankaListNazivFormated>
  <DomainObject.Predmet.ProtuStrankaListNazivFormatedOIB>
    <izvorni_sadrzaj>
      <item>INSULA, d.o.o. za inženjering, OIB 20675273676</item>
    </izvorni_sadrzaj>
    <derivirana_varijabla naziv="DomainObject.Predmet.ProtuStrankaListNazivFormatedOIB_1">
      <item>INSULA, d.o.o. za inženjering, OIB 20675273676</item>
    </derivirana_varijabla>
  </DomainObject.Predmet.ProtuStrankaListNazivFormatedOIB>
  <DomainObject.Predmet.OstaliListFormated>
    <izvorni_sadrzaj>
      <item>Igor Nosil</item>
    </izvorni_sadrzaj>
    <derivirana_varijabla naziv="DomainObject.Predmet.OstaliListFormated_1">
      <item>Igor Nosil</item>
    </derivirana_varijabla>
  </DomainObject.Predmet.OstaliListFormated>
  <DomainObject.Predmet.OstaliListFormatedOIB>
    <izvorni_sadrzaj>
      <item>Igor Nosil, OIB 47906861160</item>
    </izvorni_sadrzaj>
    <derivirana_varijabla naziv="DomainObject.Predmet.OstaliListFormatedOIB_1">
      <item>Igor Nosil, OIB 47906861160</item>
    </derivirana_varijabla>
  </DomainObject.Predmet.OstaliListFormatedOIB>
  <DomainObject.Predmet.OstaliListFormatedWithAdress>
    <izvorni_sadrzaj>
      <item>Igor Nosil, Pujanke 53, 21000 Split</item>
    </izvorni_sadrzaj>
    <derivirana_varijabla naziv="DomainObject.Predmet.OstaliListFormatedWithAdress_1">
      <item>Igor Nosil, Pujanke 53, 21000 Split</item>
    </derivirana_varijabla>
  </DomainObject.Predmet.OstaliListFormatedWithAdress>
  <DomainObject.Predmet.OstaliListFormatedWithAdressOIB>
    <izvorni_sadrzaj>
      <item>Igor Nosil, OIB 47906861160, Pujanke 53, 21000 Split</item>
    </izvorni_sadrzaj>
    <derivirana_varijabla naziv="DomainObject.Predmet.OstaliListFormatedWithAdressOIB_1">
      <item>Igor Nosil, OIB 47906861160, Pujanke 53, 21000 Split</item>
    </derivirana_varijabla>
  </DomainObject.Predmet.OstaliListFormatedWithAdressOIB>
  <DomainObject.Predmet.OstaliListNazivFormated>
    <izvorni_sadrzaj>
      <item>Igor Nosil</item>
    </izvorni_sadrzaj>
    <derivirana_varijabla naziv="DomainObject.Predmet.OstaliListNazivFormated_1">
      <item>Igor Nosil</item>
    </derivirana_varijabla>
  </DomainObject.Predmet.OstaliListNazivFormated>
  <DomainObject.Predmet.OstaliListNazivFormatedOIB>
    <izvorni_sadrzaj>
      <item>Igor Nosil, OIB 47906861160</item>
    </izvorni_sadrzaj>
    <derivirana_varijabla naziv="DomainObject.Predmet.OstaliListNazivFormatedOIB_1">
      <item>Igor Nosil, OIB 47906861160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2021.</izvorni_sadrzaj>
    <derivirana_varijabla naziv="DomainObject.Datum_1">5. veljače 2021.</derivirana_varijabla>
  </DomainObject.Datum>
  <DomainObject.PoslovniBrojDokumenta>
    <izvorni_sadrzaj>Gr 1-35/2021-2</izvorni_sadrzaj>
    <derivirana_varijabla naziv="DomainObject.PoslovniBrojDokumenta_1">Gr 1-35/2021-2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INSULA, d.o.o. za inženjering</izvorni_sadrzaj>
    <derivirana_varijabla naziv="DomainObject.Predmet.ProtustrankaIDrugi_1">INSULA,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INSULA, d.o.o. za inženjering, OIB 20675273676, Mažuranićevo šetalište 12/A, 21000 Split</izvorni_sadrzaj>
    <derivirana_varijabla naziv="DomainObject.Predmet.ProtustrankaIDrugiAdressOIB_1">INSULA, d.o.o. za inženjering, OIB 20675273676, Mažuranićevo šetalište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INSULA, d.o.o. za inženjering</item>
      <item>FINANCIJSKA AGENCIJA, RC SPLIT</item>
      <item>Igor Nosil</item>
    </izvorni_sadrzaj>
    <derivirana_varijabla naziv="DomainObject.Predmet.SudioniciListNaziv_1">
      <item>INSULA, d.o.o. za inženjering</item>
      <item>FINANCIJSKA AGENCIJA, RC SPLIT</item>
      <item>Igor Nosil</item>
    </derivirana_varijabla>
  </DomainObject.Predmet.SudioniciListNaziv>
  <DomainObject.Predmet.SudioniciListAdressOIB>
    <izvorni_sadrzaj>
      <item>INSULA, d.o.o. za inženjering, OIB 20675273676, Mažuranićevo šetalište 12/A,21000 Split</item>
      <item>FINANCIJSKA AGENCIJA, RC SPLIT, OIB 85821130368, Mažuranićevo šetalište 24 b,21000 Split</item>
      <item>Igor Nosil, OIB 47906861160, Pujanke 53,21000 Split</item>
    </izvorni_sadrzaj>
    <derivirana_varijabla naziv="DomainObject.Predmet.SudioniciListAdressOIB_1">
      <item>INSULA, d.o.o. za inženjering, OIB 20675273676, Mažuranićevo šetalište 12/A,21000 Split</item>
      <item>FINANCIJSKA AGENCIJA, RC SPLIT, OIB 85821130368, Mažuranićevo šetalište 24 b,21000 Split</item>
      <item>Igor Nosil, OIB 47906861160, Pujanke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20675273676</item>
      <item>, OIB 85821130368</item>
      <item>, OIB 47906861160</item>
    </izvorni_sadrzaj>
    <derivirana_varijabla naziv="DomainObject.Predmet.SudioniciListNazivOIB_1">
      <item>, OIB 20675273676</item>
      <item>, OIB 85821130368</item>
      <item>, OIB 47906861160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St-1486/2016</izvorni_sadrzaj>
    <derivirana_varijabla naziv="DomainObject.Predmet.OznakaNizestupanjskogPredmeta_1">St-1486/2016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2016.</izvorni_sadrzaj>
    <derivirana_varijabla naziv="DomainObject.Predmet.DatumPocetkaProcesa_1">21. lipnja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0AE70-F243-4B43-B7F8-340DFBC7C9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3</properties:Pages>
  <properties:Words>844</properties:Words>
  <properties:Characters>4379</properties:Characters>
  <properties:Lines>113</properties:Lines>
  <properties:Paragraphs>33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2021-01-29T09:20:00Z</dcterms:created>
  <dc:creator>Rokić, Andrea</dc:creator>
  <cp:lastModifiedBy>Lemaić, Danijela</cp:lastModifiedBy>
  <cp:lastPrinted>2021-01-29T09:20:00Z</cp:lastPrinted>
  <dcterms:modified xmlns:xsi="http://www.w3.org/2001/XMLSchema-instance" xsi:type="dcterms:W3CDTF">2021-02-05T09:34:00Z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Gr 1-35/2021-2 / Odluka - Rješenje (Gr1-35-21-2.docx)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